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39" w:rsidRDefault="00A04739" w:rsidP="00497E9B">
      <w:pPr>
        <w:rPr>
          <w:rFonts w:cs="Times New Roman"/>
          <w:b/>
          <w:bCs/>
          <w:sz w:val="32"/>
          <w:szCs w:val="32"/>
        </w:rPr>
      </w:pPr>
      <w:bookmarkStart w:id="0" w:name="_GoBack"/>
      <w:r w:rsidRPr="00497E9B">
        <w:rPr>
          <w:rFonts w:cs="Times New Roman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26.25pt">
            <v:imagedata r:id="rId4" o:title=""/>
          </v:shape>
        </w:pict>
      </w:r>
    </w:p>
    <w:p w:rsidR="00A04739" w:rsidRDefault="00A04739" w:rsidP="00763655">
      <w:pPr>
        <w:jc w:val="center"/>
        <w:rPr>
          <w:rFonts w:cs="Times New Roman"/>
          <w:b/>
          <w:bCs/>
          <w:sz w:val="32"/>
          <w:szCs w:val="32"/>
        </w:rPr>
      </w:pPr>
    </w:p>
    <w:p w:rsidR="00A04739" w:rsidRPr="00763655" w:rsidRDefault="00A04739" w:rsidP="00763655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恋卡购</w:t>
      </w:r>
      <w:r w:rsidRPr="00C658CE">
        <w:rPr>
          <w:rFonts w:cs="宋体" w:hint="eastAsia"/>
          <w:b/>
          <w:bCs/>
          <w:sz w:val="32"/>
          <w:szCs w:val="32"/>
        </w:rPr>
        <w:t>后台超级管理员密码重置申请</w:t>
      </w:r>
      <w:bookmarkEnd w:id="0"/>
    </w:p>
    <w:p w:rsidR="00A04739" w:rsidRDefault="00A04739">
      <w:pPr>
        <w:rPr>
          <w:rFonts w:cs="Times New Roman"/>
        </w:rPr>
      </w:pPr>
    </w:p>
    <w:p w:rsidR="00A04739" w:rsidRDefault="00A04739">
      <w:pPr>
        <w:rPr>
          <w:rFonts w:cs="Times New Roman"/>
        </w:rPr>
      </w:pPr>
    </w:p>
    <w:p w:rsidR="00A04739" w:rsidRDefault="00A04739" w:rsidP="003A78F9">
      <w:pPr>
        <w:spacing w:beforeLines="100"/>
        <w:rPr>
          <w:rFonts w:cs="Times New Roman"/>
        </w:rPr>
      </w:pPr>
      <w:r>
        <w:rPr>
          <w:rFonts w:cs="宋体" w:hint="eastAsia"/>
        </w:rPr>
        <w:t>平台网址：</w:t>
      </w:r>
    </w:p>
    <w:p w:rsidR="00A04739" w:rsidRDefault="00A04739" w:rsidP="003A78F9">
      <w:pPr>
        <w:spacing w:beforeLines="100"/>
        <w:rPr>
          <w:rFonts w:cs="Times New Roman"/>
        </w:rPr>
      </w:pPr>
      <w:r>
        <w:rPr>
          <w:rFonts w:cs="宋体" w:hint="eastAsia"/>
        </w:rPr>
        <w:t>超级管理员账号：</w:t>
      </w:r>
    </w:p>
    <w:p w:rsidR="00A04739" w:rsidRDefault="00A04739" w:rsidP="003A78F9">
      <w:pPr>
        <w:spacing w:beforeLines="100"/>
        <w:rPr>
          <w:rFonts w:cs="Times New Roman"/>
        </w:rPr>
      </w:pPr>
      <w:r>
        <w:rPr>
          <w:rFonts w:cs="宋体" w:hint="eastAsia"/>
        </w:rPr>
        <w:t>申请人姓名：</w:t>
      </w:r>
    </w:p>
    <w:p w:rsidR="00A04739" w:rsidRDefault="00A04739" w:rsidP="003A78F9">
      <w:pPr>
        <w:spacing w:beforeLines="100"/>
        <w:rPr>
          <w:rFonts w:cs="Times New Roman"/>
        </w:rPr>
      </w:pPr>
      <w:r>
        <w:rPr>
          <w:rFonts w:cs="宋体" w:hint="eastAsia"/>
        </w:rPr>
        <w:t>申请人身份证号：</w:t>
      </w:r>
    </w:p>
    <w:p w:rsidR="00A04739" w:rsidRDefault="00A04739" w:rsidP="003A78F9">
      <w:pPr>
        <w:spacing w:beforeLines="100"/>
        <w:rPr>
          <w:rFonts w:cs="Times New Roman"/>
        </w:rPr>
      </w:pPr>
      <w:r>
        <w:rPr>
          <w:rFonts w:cs="宋体" w:hint="eastAsia"/>
        </w:rPr>
        <w:t>申请人联系地址：</w:t>
      </w:r>
    </w:p>
    <w:p w:rsidR="00A04739" w:rsidRDefault="00A04739" w:rsidP="003A78F9">
      <w:pPr>
        <w:spacing w:beforeLines="100"/>
        <w:rPr>
          <w:rFonts w:cs="Times New Roman"/>
        </w:rPr>
      </w:pPr>
      <w:r>
        <w:rPr>
          <w:rFonts w:cs="宋体" w:hint="eastAsia"/>
        </w:rPr>
        <w:t>申请人联系电话：</w:t>
      </w:r>
    </w:p>
    <w:p w:rsidR="00A04739" w:rsidRDefault="00A04739" w:rsidP="003A78F9">
      <w:pPr>
        <w:spacing w:beforeLines="100"/>
      </w:pPr>
      <w:r>
        <w:rPr>
          <w:rFonts w:cs="宋体" w:hint="eastAsia"/>
        </w:rPr>
        <w:t>申请人联系</w:t>
      </w:r>
      <w:r>
        <w:t>QQ:</w:t>
      </w:r>
    </w:p>
    <w:p w:rsidR="00A04739" w:rsidRDefault="00A04739" w:rsidP="003A78F9">
      <w:pPr>
        <w:spacing w:beforeLines="100"/>
      </w:pPr>
    </w:p>
    <w:p w:rsidR="00A04739" w:rsidRDefault="00A04739">
      <w:pPr>
        <w:rPr>
          <w:rFonts w:cs="Times New Roman"/>
        </w:rPr>
      </w:pPr>
    </w:p>
    <w:p w:rsidR="00A04739" w:rsidRDefault="00A04739" w:rsidP="00763655">
      <w:pPr>
        <w:jc w:val="right"/>
        <w:rPr>
          <w:rFonts w:cs="Times New Roman"/>
        </w:rPr>
      </w:pPr>
    </w:p>
    <w:p w:rsidR="00A04739" w:rsidRDefault="00A04739" w:rsidP="00763655">
      <w:pPr>
        <w:wordWrap w:val="0"/>
        <w:jc w:val="right"/>
        <w:rPr>
          <w:rFonts w:cs="Times New Roman"/>
        </w:rPr>
      </w:pPr>
      <w:r>
        <w:rPr>
          <w:rFonts w:cs="宋体" w:hint="eastAsia"/>
        </w:rPr>
        <w:t>申请人签名：</w:t>
      </w:r>
    </w:p>
    <w:p w:rsidR="00A04739" w:rsidRPr="00763655" w:rsidRDefault="00A04739" w:rsidP="00763655">
      <w:pPr>
        <w:wordWrap w:val="0"/>
        <w:jc w:val="right"/>
        <w:rPr>
          <w:rFonts w:cs="Times New Roman"/>
        </w:rPr>
      </w:pPr>
      <w:r>
        <w:rPr>
          <w:rFonts w:cs="宋体" w:hint="eastAsia"/>
        </w:rPr>
        <w:t>申请时间：</w:t>
      </w:r>
    </w:p>
    <w:sectPr w:rsidR="00A04739" w:rsidRPr="00763655" w:rsidSect="007C3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3655"/>
    <w:rsid w:val="00033A97"/>
    <w:rsid w:val="003A78F9"/>
    <w:rsid w:val="00497E9B"/>
    <w:rsid w:val="00563CFA"/>
    <w:rsid w:val="0075070D"/>
    <w:rsid w:val="00763655"/>
    <w:rsid w:val="007C3460"/>
    <w:rsid w:val="00A04739"/>
    <w:rsid w:val="00C00D9E"/>
    <w:rsid w:val="00C658CE"/>
    <w:rsid w:val="00CA74A1"/>
    <w:rsid w:val="00ED2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46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</Words>
  <Characters>82</Characters>
  <Application>Microsoft Office Outlook</Application>
  <DocSecurity>0</DocSecurity>
  <Lines>0</Lines>
  <Paragraphs>0</Paragraphs>
  <ScaleCrop>false</ScaleCrop>
  <Company>xwq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xuwangchan</dc:creator>
  <cp:keywords/>
  <dc:description/>
  <cp:lastModifiedBy>微软用户</cp:lastModifiedBy>
  <cp:revision>3</cp:revision>
  <dcterms:created xsi:type="dcterms:W3CDTF">2013-07-12T07:35:00Z</dcterms:created>
  <dcterms:modified xsi:type="dcterms:W3CDTF">2014-03-19T09:58:00Z</dcterms:modified>
</cp:coreProperties>
</file>