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bookmarkStart w:id="0" w:name="_GoBack"/>
      <w:bookmarkEnd w:id="0"/>
      <w:r>
        <w:rPr>
          <w:sz w:val="21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2648585</wp:posOffset>
                </wp:positionH>
                <wp:positionV relativeFrom="paragraph">
                  <wp:posOffset>1281430</wp:posOffset>
                </wp:positionV>
                <wp:extent cx="3735705" cy="751205"/>
                <wp:effectExtent l="0" t="0" r="0" b="0"/>
                <wp:wrapNone/>
                <wp:docPr id="15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562985" y="2424430"/>
                          <a:ext cx="3735705" cy="7512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distribute"/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56"/>
                                <w:szCs w:val="5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72"/>
                                <w:szCs w:val="72"/>
                                <w:lang w:eastAsia="zh-CN"/>
                              </w:rPr>
                              <w:t>节日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72"/>
                                <w:szCs w:val="72"/>
                                <w:lang w:val="en-US" w:eastAsia="zh-CN"/>
                              </w:rPr>
                              <w:t xml:space="preserve">       起源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08.55pt;margin-top:100.9pt;height:59.15pt;width:294.15pt;z-index:251681792;mso-width-relative:page;mso-height-relative:page;" filled="f" stroked="f" coordsize="21600,21600" o:gfxdata="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BBXzya2wAAAAwBAAAPAAAAAAAAAAEAIAAAACIAAABkcnMvZG93bnJldi54bWxQSwEC&#10;FAAUAAAACACHTuJA5d8xHyoCAAAmBAAADgAAAAAAAAABACAAAAAqAQAAZHJzL2Uyb0RvYy54bWxQ&#10;SwUGAAAAAAYABgBZAQAAx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distribute"/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56"/>
                          <w:szCs w:val="5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72"/>
                          <w:szCs w:val="72"/>
                          <w:lang w:eastAsia="zh-CN"/>
                        </w:rPr>
                        <w:t>节日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72"/>
                          <w:szCs w:val="72"/>
                          <w:lang w:val="en-US" w:eastAsia="zh-CN"/>
                        </w:rPr>
                        <w:t xml:space="preserve">       起源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6618605</wp:posOffset>
                </wp:positionH>
                <wp:positionV relativeFrom="paragraph">
                  <wp:posOffset>3716020</wp:posOffset>
                </wp:positionV>
                <wp:extent cx="2751455" cy="2286635"/>
                <wp:effectExtent l="0" t="0" r="0" b="0"/>
                <wp:wrapNone/>
                <wp:docPr id="14" name="文本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7647940" y="4878705"/>
                          <a:ext cx="2751455" cy="22866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firstLine="960" w:firstLineChars="300"/>
                              <w:jc w:val="left"/>
                              <w:rPr>
                                <w:rFonts w:hint="eastAsia"/>
                                <w:color w:val="FF0000"/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sz w:val="32"/>
                                <w:szCs w:val="36"/>
                              </w:rPr>
                              <w:t>过年吃饺子的来历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80" w:lineRule="exact"/>
                              <w:ind w:firstLine="200" w:firstLineChars="100"/>
                              <w:jc w:val="left"/>
                              <w:textAlignment w:val="auto"/>
                              <w:rPr>
                                <w:rFonts w:hint="eastAsia"/>
                                <w:sz w:val="20"/>
                                <w:szCs w:val="21"/>
                              </w:rPr>
                            </w:pPr>
                            <w:r>
                              <w:rPr>
                                <w:rFonts w:hint="eastAsia"/>
                                <w:sz w:val="20"/>
                                <w:szCs w:val="21"/>
                              </w:rPr>
                              <w:t>饺子是一种历史悠久的民间吃食，吃饺子也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80" w:lineRule="exact"/>
                              <w:jc w:val="left"/>
                              <w:textAlignment w:val="auto"/>
                              <w:rPr>
                                <w:sz w:val="20"/>
                                <w:szCs w:val="21"/>
                              </w:rPr>
                            </w:pPr>
                            <w:r>
                              <w:rPr>
                                <w:rFonts w:hint="eastAsia"/>
                                <w:sz w:val="20"/>
                                <w:szCs w:val="21"/>
                              </w:rPr>
                              <w:t>是中国人在春节时特有的民俗传统。因为取“更岁交子”之意，所以深受老百姓的欢迎。饺子的由来：饺子起源于张仲景的时代，“饺子”又名“交子”或者“娇耳”，是新旧交替之意，也是秉承上苍之意，是必须要吃的一道大宴美食，否则，上苍会在阴阳界中除去你的名字，死后会变成不在册的孤魂野鬼。远方的人们都会跋山涉水回乡和家人过冬节吃饺子，以示有个圆满的归宿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21.15pt;margin-top:292.6pt;height:180.05pt;width:216.65pt;z-index:251680768;mso-width-relative:page;mso-height-relative:page;" filled="f" stroked="f" coordsize="21600,21600" o:gfxdata="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ind w:firstLine="960" w:firstLineChars="300"/>
                        <w:jc w:val="left"/>
                        <w:rPr>
                          <w:rFonts w:hint="eastAsia"/>
                          <w:color w:val="FF0000"/>
                          <w:sz w:val="24"/>
                          <w:szCs w:val="28"/>
                        </w:rPr>
                      </w:pPr>
                      <w:r>
                        <w:rPr>
                          <w:rFonts w:hint="eastAsia"/>
                          <w:color w:val="FF0000"/>
                          <w:sz w:val="32"/>
                          <w:szCs w:val="36"/>
                        </w:rPr>
                        <w:t>过年吃饺子的来历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80" w:lineRule="exact"/>
                        <w:ind w:firstLine="200" w:firstLineChars="100"/>
                        <w:jc w:val="left"/>
                        <w:textAlignment w:val="auto"/>
                        <w:rPr>
                          <w:rFonts w:hint="eastAsia"/>
                          <w:sz w:val="20"/>
                          <w:szCs w:val="21"/>
                        </w:rPr>
                      </w:pPr>
                      <w:r>
                        <w:rPr>
                          <w:rFonts w:hint="eastAsia"/>
                          <w:sz w:val="20"/>
                          <w:szCs w:val="21"/>
                        </w:rPr>
                        <w:t>饺子是一种历史悠久的民间吃食，吃饺子也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80" w:lineRule="exact"/>
                        <w:jc w:val="left"/>
                        <w:textAlignment w:val="auto"/>
                        <w:rPr>
                          <w:sz w:val="20"/>
                          <w:szCs w:val="21"/>
                        </w:rPr>
                      </w:pPr>
                      <w:r>
                        <w:rPr>
                          <w:rFonts w:hint="eastAsia"/>
                          <w:sz w:val="20"/>
                          <w:szCs w:val="21"/>
                        </w:rPr>
                        <w:t>是中国人在春节时特有的民俗传统。因为取“更岁交子”之意，所以深受老百姓的欢迎。饺子的由来：饺子起源于张仲景的时代，“饺子”又名“交子”或者“娇耳”，是新旧交替之意，也是秉承上苍之意，是必须要吃的一道大宴美食，否则，上苍会在阴阳界中除去你的名字，死后会变成不在册的孤魂野鬼。远方的人们都会跋山涉水回乡和家人过冬节吃饺子，以示有个圆满的归宿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7270115</wp:posOffset>
                </wp:positionH>
                <wp:positionV relativeFrom="paragraph">
                  <wp:posOffset>1069975</wp:posOffset>
                </wp:positionV>
                <wp:extent cx="1132840" cy="614045"/>
                <wp:effectExtent l="0" t="0" r="0" b="0"/>
                <wp:wrapNone/>
                <wp:docPr id="13" name="文本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8103235" y="2243455"/>
                          <a:ext cx="1132840" cy="6140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distribute"/>
                              <w:rPr>
                                <w:rFonts w:hint="eastAsia" w:ascii="微软雅黑" w:hAnsi="微软雅黑" w:eastAsia="微软雅黑" w:cs="微软雅黑"/>
                                <w:color w:val="FFFFFF" w:themeColor="background1"/>
                                <w:sz w:val="44"/>
                                <w:szCs w:val="44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FFFFFF" w:themeColor="background1"/>
                                <w:sz w:val="44"/>
                                <w:szCs w:val="44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春节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72.45pt;margin-top:84.25pt;height:48.35pt;width:89.2pt;z-index:251679744;mso-width-relative:page;mso-height-relative:page;" filled="f" stroked="f" coordsize="21600,21600" o:gfxdata="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distribute"/>
                        <w:rPr>
                          <w:rFonts w:hint="eastAsia" w:ascii="微软雅黑" w:hAnsi="微软雅黑" w:eastAsia="微软雅黑" w:cs="微软雅黑"/>
                          <w:color w:val="FFFFFF" w:themeColor="background1"/>
                          <w:sz w:val="44"/>
                          <w:szCs w:val="44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FFFFFF" w:themeColor="background1"/>
                          <w:sz w:val="44"/>
                          <w:szCs w:val="44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春节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142875</wp:posOffset>
                </wp:positionH>
                <wp:positionV relativeFrom="paragraph">
                  <wp:posOffset>1929765</wp:posOffset>
                </wp:positionV>
                <wp:extent cx="1757045" cy="602615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054100" y="3154045"/>
                          <a:ext cx="1757045" cy="6026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distribute"/>
                              <w:rPr>
                                <w:rFonts w:hint="eastAsia" w:ascii="微软雅黑" w:hAnsi="微软雅黑" w:eastAsia="微软雅黑" w:cs="微软雅黑"/>
                                <w:color w:val="FFFFFF" w:themeColor="background1"/>
                                <w:sz w:val="48"/>
                                <w:szCs w:val="48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FFFFFF" w:themeColor="background1"/>
                                <w:sz w:val="48"/>
                                <w:szCs w:val="48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年夜饭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1.25pt;margin-top:151.95pt;height:47.45pt;width:138.35pt;z-index:251670528;mso-width-relative:page;mso-height-relative:page;" filled="f" stroked="f" coordsize="21600,21600" o:gfxdata="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E/sWoTbAAAACgEAAA8AAAAAAAAAAQAgAAAAIgAAAGRycy9kb3ducmV2LnhtbFBLAQIU&#10;ABQAAAAIAIdO4kDxSN7JKQIAACQEAAAOAAAAAAAAAAEAIAAAACoBAABkcnMvZTJvRG9jLnhtbFBL&#10;BQYAAAAABgAGAFkBAADF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distribute"/>
                        <w:rPr>
                          <w:rFonts w:hint="eastAsia" w:ascii="微软雅黑" w:hAnsi="微软雅黑" w:eastAsia="微软雅黑" w:cs="微软雅黑"/>
                          <w:color w:val="FFFFFF" w:themeColor="background1"/>
                          <w:sz w:val="48"/>
                          <w:szCs w:val="48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FFFFFF" w:themeColor="background1"/>
                          <w:sz w:val="48"/>
                          <w:szCs w:val="48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年夜饭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7887335</wp:posOffset>
                </wp:positionH>
                <wp:positionV relativeFrom="paragraph">
                  <wp:posOffset>1199515</wp:posOffset>
                </wp:positionV>
                <wp:extent cx="508635" cy="438785"/>
                <wp:effectExtent l="0" t="0" r="5715" b="18415"/>
                <wp:wrapNone/>
                <wp:docPr id="11" name="六边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635" cy="438785"/>
                        </a:xfrm>
                        <a:prstGeom prst="hexagon">
                          <a:avLst>
                            <a:gd name="adj" fmla="val 35788"/>
                            <a:gd name="vf" fmla="val 115470"/>
                          </a:avLst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9" type="#_x0000_t9" style="position:absolute;left:0pt;margin-left:621.05pt;margin-top:94.45pt;height:34.55pt;width:40.05pt;z-index:251678720;v-text-anchor:middle;mso-width-relative:page;mso-height-relative:page;" fillcolor="#FF0000" filled="t" stroked="f" coordsize="21600,21600" o:gfxdata="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cNbjYNsAAAANAQAADwAAAAAAAAABACAAAAAiAAAAZHJzL2Rv&#10;d25yZXYueG1sUEsBAhQAFAAAAAgAh07iQOghM9dwAgAAvAQAAA4AAAAAAAAAAQAgAAAAKgEAAGRy&#10;cy9lMm9Eb2MueG1sUEsFBgAAAAAGAAYAWQEAAAwGAAAAAA==&#10;" adj="6669">
                <v:fill on="t" focussize="0,0"/>
                <v:stroke on="f" weight="2pt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7277735</wp:posOffset>
                </wp:positionH>
                <wp:positionV relativeFrom="paragraph">
                  <wp:posOffset>1189355</wp:posOffset>
                </wp:positionV>
                <wp:extent cx="508635" cy="438785"/>
                <wp:effectExtent l="0" t="0" r="5715" b="18415"/>
                <wp:wrapNone/>
                <wp:docPr id="12" name="六边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635" cy="438785"/>
                        </a:xfrm>
                        <a:prstGeom prst="hexagon">
                          <a:avLst>
                            <a:gd name="adj" fmla="val 35788"/>
                            <a:gd name="vf" fmla="val 115470"/>
                          </a:avLst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9" type="#_x0000_t9" style="position:absolute;left:0pt;margin-left:573.05pt;margin-top:93.65pt;height:34.55pt;width:40.05pt;z-index:251675648;v-text-anchor:middle;mso-width-relative:page;mso-height-relative:page;" fillcolor="#FF0000" filled="t" stroked="f" coordsize="21600,21600" o:gfxdata="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UeELNNsAAAANAQAADwAAAAAAAAABACAAAAAiAAAAZHJzL2Rv&#10;d25yZXYueG1sUEsBAhQAFAAAAAgAh07iQI1wi9lwAgAAvAQAAA4AAAAAAAAAAQAgAAAAKgEAAGRy&#10;cy9lMm9Eb2MueG1sUEsFBgAAAAAGAAYAWQEAAAwGAAAAAA==&#10;" adj="6669">
                <v:fill on="t" focussize="0,0"/>
                <v:stroke on="f" weight="2pt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6659880</wp:posOffset>
                </wp:positionH>
                <wp:positionV relativeFrom="paragraph">
                  <wp:posOffset>1581150</wp:posOffset>
                </wp:positionV>
                <wp:extent cx="2224405" cy="2032000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7658100" y="2529205"/>
                          <a:ext cx="2224405" cy="2032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60" w:lineRule="exact"/>
                              <w:ind w:firstLine="540" w:firstLineChars="300"/>
                              <w:jc w:val="center"/>
                              <w:textAlignment w:val="auto"/>
                              <w:rPr>
                                <w:rFonts w:hint="eastAsia"/>
                                <w:sz w:val="18"/>
                                <w:szCs w:val="20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20"/>
                              </w:rPr>
                              <w:t>年夜饭又称团圆饭，是农历除夕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60" w:lineRule="exact"/>
                              <w:jc w:val="center"/>
                              <w:textAlignment w:val="auto"/>
                              <w:rPr>
                                <w:rFonts w:hint="eastAsia"/>
                                <w:sz w:val="18"/>
                                <w:szCs w:val="20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20"/>
                              </w:rPr>
                              <w:t>(每年最后一天)的最后一餐。这一天人们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60" w:lineRule="exact"/>
                              <w:jc w:val="center"/>
                              <w:textAlignment w:val="auto"/>
                              <w:rPr>
                                <w:sz w:val="18"/>
                                <w:szCs w:val="20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20"/>
                              </w:rPr>
                              <w:t>准备除旧迎新，一家相聚，共进晚餐。一年一次的团圆饭表现出中华民族家庭成员的互敬互爱，这种互敬互爱使一家人之间的关系更为亲密，也能表达对父母的感激。最重要的是我国人民的现状----经常外出打工，这导致了许多父母与孩子长时间分居两地产生了隔阂，年夜饭可以很好的消除这种隔阂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24.4pt;margin-top:124.5pt;height:160pt;width:175.15pt;z-index:251672576;mso-width-relative:page;mso-height-relative:page;" filled="f" stroked="f" coordsize="21600,21600" o:gfxdata="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D0ffsd3AAAAA0BAAAPAAAAAAAAAAEAIAAAACIAAABkcnMvZG93bnJldi54bWxQ&#10;SwECFAAUAAAACACHTuJAPKNB8ywCAAAnBAAADgAAAAAAAAABACAAAAArAQAAZHJzL2Uyb0RvYy54&#10;bWxQSwUGAAAAAAYABgBZAQAAy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60" w:lineRule="exact"/>
                        <w:ind w:firstLine="540" w:firstLineChars="300"/>
                        <w:jc w:val="center"/>
                        <w:textAlignment w:val="auto"/>
                        <w:rPr>
                          <w:rFonts w:hint="eastAsia"/>
                          <w:sz w:val="18"/>
                          <w:szCs w:val="20"/>
                        </w:rPr>
                      </w:pPr>
                      <w:r>
                        <w:rPr>
                          <w:rFonts w:hint="eastAsia"/>
                          <w:sz w:val="18"/>
                          <w:szCs w:val="20"/>
                        </w:rPr>
                        <w:t>年夜饭又称团圆饭，是农历除夕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60" w:lineRule="exact"/>
                        <w:jc w:val="center"/>
                        <w:textAlignment w:val="auto"/>
                        <w:rPr>
                          <w:rFonts w:hint="eastAsia"/>
                          <w:sz w:val="18"/>
                          <w:szCs w:val="20"/>
                        </w:rPr>
                      </w:pPr>
                      <w:r>
                        <w:rPr>
                          <w:rFonts w:hint="eastAsia"/>
                          <w:sz w:val="18"/>
                          <w:szCs w:val="20"/>
                        </w:rPr>
                        <w:t>(每年最后一天)的最后一餐。这一天人们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60" w:lineRule="exact"/>
                        <w:jc w:val="center"/>
                        <w:textAlignment w:val="auto"/>
                        <w:rPr>
                          <w:sz w:val="18"/>
                          <w:szCs w:val="20"/>
                        </w:rPr>
                      </w:pPr>
                      <w:r>
                        <w:rPr>
                          <w:rFonts w:hint="eastAsia"/>
                          <w:sz w:val="18"/>
                          <w:szCs w:val="20"/>
                        </w:rPr>
                        <w:t>准备除旧迎新，一家相聚，共进晚餐。一年一次的团圆饭表现出中华民族家庭成员的互敬互爱，这种互敬互爱使一家人之间的关系更为亲密，也能表达对父母的感激。最重要的是我国人民的现状----经常外出打工，这导致了许多父母与孩子长时间分居两地产生了隔阂，年夜饭可以很好的消除这种隔阂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3122295</wp:posOffset>
                </wp:positionH>
                <wp:positionV relativeFrom="paragraph">
                  <wp:posOffset>2239645</wp:posOffset>
                </wp:positionV>
                <wp:extent cx="2963545" cy="2900045"/>
                <wp:effectExtent l="0" t="0" r="0" b="0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985895" y="3143250"/>
                          <a:ext cx="2963545" cy="29000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古时候，有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一种叫做"年"的凶猛怪兽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，每到腊月三十，便窜村挨户，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觅食人肉，残害生灵。有一个腊月三十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晚上，"年"到了一个村庄，适逢两个牧童在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比赛牛鞭子。"年"忽闻半空中响起了啪啪的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鞭声，吓得望风而逃。它窜到另一个村庄，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又迎头望到了一家门口晒着件大红衣裳，它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不知其为何物，吓得赶紧掉头逃跑。后来它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又来到了一个村庄，朝一户人家门里一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瞧，只见里面灯火辉煌，刺得它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头昏眼花，只好又夹着尾</w:t>
                            </w:r>
                          </w:p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巴溜了。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45.85pt;margin-top:176.35pt;height:228.35pt;width:233.35pt;z-index:251671552;mso-width-relative:page;mso-height-relative:page;" filled="f" stroked="f" coordsize="21600,21600" o:gfxdata="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古时候，有</w:t>
                      </w:r>
                    </w:p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一种叫做"年"的凶猛怪兽</w:t>
                      </w:r>
                    </w:p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，每到腊月三十，便窜村挨户，</w:t>
                      </w:r>
                    </w:p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觅食人肉，残害生灵。有一个腊月三十</w:t>
                      </w:r>
                    </w:p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晚上，"年"到了一个村庄，适逢两个牧童在</w:t>
                      </w:r>
                    </w:p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比赛牛鞭子。"年"忽闻半空中响起了啪啪的</w:t>
                      </w:r>
                    </w:p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鞭声，吓得望风而逃。它窜到另一个村庄，</w:t>
                      </w:r>
                    </w:p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又迎头望到了一家门口晒着件大红衣裳，它</w:t>
                      </w:r>
                    </w:p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不知其为何物，吓得赶紧掉头逃跑。后来它</w:t>
                      </w:r>
                    </w:p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又来到了一个村庄，朝一户人家门里一</w:t>
                      </w:r>
                    </w:p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瞧，只见里面灯火辉煌，刺得它</w:t>
                      </w:r>
                    </w:p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头昏眼花，只好又夹着尾</w:t>
                      </w:r>
                    </w:p>
                    <w:p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巴溜了。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1370330</wp:posOffset>
                </wp:positionH>
                <wp:positionV relativeFrom="paragraph">
                  <wp:posOffset>2063115</wp:posOffset>
                </wp:positionV>
                <wp:extent cx="508635" cy="438785"/>
                <wp:effectExtent l="0" t="0" r="5715" b="18415"/>
                <wp:wrapNone/>
                <wp:docPr id="5" name="六边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635" cy="438785"/>
                        </a:xfrm>
                        <a:prstGeom prst="hexagon">
                          <a:avLst>
                            <a:gd name="adj" fmla="val 35788"/>
                            <a:gd name="vf" fmla="val 115470"/>
                          </a:avLst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9" type="#_x0000_t9" style="position:absolute;left:0pt;margin-left:107.9pt;margin-top:162.45pt;height:34.55pt;width:40.05pt;z-index:251669504;v-text-anchor:middle;mso-width-relative:page;mso-height-relative:page;" fillcolor="#FF0000" filled="t" stroked="f" coordsize="21600,21600" o:gfxdata="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" adj="6669">
                <v:fill on="t" focussize="0,0"/>
                <v:stroke on="f" weight="2pt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770890</wp:posOffset>
                </wp:positionH>
                <wp:positionV relativeFrom="paragraph">
                  <wp:posOffset>2063115</wp:posOffset>
                </wp:positionV>
                <wp:extent cx="508635" cy="438785"/>
                <wp:effectExtent l="0" t="0" r="5715" b="18415"/>
                <wp:wrapNone/>
                <wp:docPr id="4" name="六边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635" cy="438785"/>
                        </a:xfrm>
                        <a:prstGeom prst="hexagon">
                          <a:avLst>
                            <a:gd name="adj" fmla="val 35788"/>
                            <a:gd name="vf" fmla="val 115470"/>
                          </a:avLst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9" type="#_x0000_t9" style="position:absolute;left:0pt;margin-left:60.7pt;margin-top:162.45pt;height:34.55pt;width:40.05pt;z-index:251663360;v-text-anchor:middle;mso-width-relative:page;mso-height-relative:page;" fillcolor="#FF0000" filled="t" stroked="f" coordsize="21600,21600" o:gfxdata="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" adj="6669">
                <v:fill on="t" focussize="0,0"/>
                <v:stroke on="f" weight="2pt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161290</wp:posOffset>
                </wp:positionH>
                <wp:positionV relativeFrom="paragraph">
                  <wp:posOffset>2052955</wp:posOffset>
                </wp:positionV>
                <wp:extent cx="508635" cy="438785"/>
                <wp:effectExtent l="0" t="0" r="5715" b="18415"/>
                <wp:wrapNone/>
                <wp:docPr id="3" name="六边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128395" y="3217545"/>
                          <a:ext cx="508635" cy="438785"/>
                        </a:xfrm>
                        <a:prstGeom prst="hexagon">
                          <a:avLst>
                            <a:gd name="adj" fmla="val 35788"/>
                            <a:gd name="vf" fmla="val 115470"/>
                          </a:avLst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9" type="#_x0000_t9" style="position:absolute;left:0pt;margin-left:12.7pt;margin-top:161.65pt;height:34.55pt;width:40.05pt;z-index:251660288;v-text-anchor:middle;mso-width-relative:page;mso-height-relative:page;" fillcolor="#FF0000" filled="t" stroked="f" coordsize="21600,21600" o:gfxdata="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" adj="6669">
                <v:fill on="t" focussize="0,0"/>
                <v:stroke on="f" weight="2pt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-198755</wp:posOffset>
                </wp:positionH>
                <wp:positionV relativeFrom="paragraph">
                  <wp:posOffset>2427605</wp:posOffset>
                </wp:positionV>
                <wp:extent cx="2370455" cy="3153410"/>
                <wp:effectExtent l="0" t="0" r="0" b="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789940" y="3408045"/>
                          <a:ext cx="2370455" cy="3153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00" w:lineRule="exact"/>
                              <w:ind w:firstLine="420" w:firstLineChars="200"/>
                              <w:jc w:val="left"/>
                              <w:textAlignment w:val="auto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年夜饭又称团圆饭，是农历除夕(每年最后一天)的最后一餐。这一天人们准备除旧迎新，一家相聚，共进晚餐。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00" w:lineRule="exact"/>
                              <w:ind w:firstLine="420" w:firstLineChars="200"/>
                              <w:jc w:val="left"/>
                              <w:textAlignment w:val="auto"/>
                            </w:pPr>
                            <w:r>
                              <w:rPr>
                                <w:rFonts w:hint="eastAsia"/>
                              </w:rPr>
                              <w:t>一年一次的团圆饭表现出中华民族家庭成员的互敬互爱，这种互敬互爱使一家人之间的关系更为亲密，也能表达对父母的感激。最重要的是我国人民的现状----经常外出打工，这导致了许多父母与孩子长时间分居两地产生了隔阂，年夜饭可以很好的消除这种隔阂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5.65pt;margin-top:191.15pt;height:248.3pt;width:186.65pt;z-index:251659264;mso-width-relative:page;mso-height-relative:page;" filled="f" stroked="f" coordsize="21600,21600" o:gfxdata="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00" w:lineRule="exact"/>
                        <w:ind w:firstLine="420" w:firstLineChars="200"/>
                        <w:jc w:val="left"/>
                        <w:textAlignment w:val="auto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年夜饭又称团圆饭，是农历除夕(每年最后一天)的最后一餐。这一天人们准备除旧迎新，一家相聚，共进晚餐。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00" w:lineRule="exact"/>
                        <w:ind w:firstLine="420" w:firstLineChars="200"/>
                        <w:jc w:val="left"/>
                        <w:textAlignment w:val="auto"/>
                      </w:pPr>
                      <w:r>
                        <w:rPr>
                          <w:rFonts w:hint="eastAsia"/>
                        </w:rPr>
                        <w:t>一年一次的团圆饭表现出中华民族家庭成员的互敬互爱，这种互敬互爱使一家人之间的关系更为亲密，也能表达对父母的感激。最重要的是我国人民的现状----经常外出打工，这导致了许多父母与孩子长时间分居两地产生了隔阂，年夜饭可以很好的消除这种隔阂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-1372870</wp:posOffset>
            </wp:positionH>
            <wp:positionV relativeFrom="paragraph">
              <wp:posOffset>-1143000</wp:posOffset>
            </wp:positionV>
            <wp:extent cx="11631930" cy="7577455"/>
            <wp:effectExtent l="0" t="0" r="7620" b="4445"/>
            <wp:wrapNone/>
            <wp:docPr id="1" name="图片 1" descr="xbb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xbb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1631930" cy="75774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3"/>
  <w:bordersDoNotSurroundHeader w:val="1"/>
  <w:bordersDoNotSurroundFooter w:val="1"/>
  <w:attachedTemplate r:id="rId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90C327C"/>
    <w:rsid w:val="00001D1A"/>
    <w:rsid w:val="00003D44"/>
    <w:rsid w:val="00011C96"/>
    <w:rsid w:val="00033C12"/>
    <w:rsid w:val="0003670B"/>
    <w:rsid w:val="00040814"/>
    <w:rsid w:val="00053B72"/>
    <w:rsid w:val="00055993"/>
    <w:rsid w:val="00063709"/>
    <w:rsid w:val="00063C76"/>
    <w:rsid w:val="00070BF6"/>
    <w:rsid w:val="000775F1"/>
    <w:rsid w:val="00082F26"/>
    <w:rsid w:val="00093780"/>
    <w:rsid w:val="00095775"/>
    <w:rsid w:val="000A0DFF"/>
    <w:rsid w:val="000B015A"/>
    <w:rsid w:val="000B0CC6"/>
    <w:rsid w:val="000B108C"/>
    <w:rsid w:val="000B5661"/>
    <w:rsid w:val="000B62F9"/>
    <w:rsid w:val="000C403C"/>
    <w:rsid w:val="000F0BF7"/>
    <w:rsid w:val="00121E90"/>
    <w:rsid w:val="00152F17"/>
    <w:rsid w:val="00162DCF"/>
    <w:rsid w:val="00166C2A"/>
    <w:rsid w:val="00170983"/>
    <w:rsid w:val="00180C29"/>
    <w:rsid w:val="00185B22"/>
    <w:rsid w:val="00194BCC"/>
    <w:rsid w:val="00197D9B"/>
    <w:rsid w:val="001C3D83"/>
    <w:rsid w:val="001E7893"/>
    <w:rsid w:val="001F5B04"/>
    <w:rsid w:val="001F60F1"/>
    <w:rsid w:val="001F7A9B"/>
    <w:rsid w:val="0020052F"/>
    <w:rsid w:val="002200D4"/>
    <w:rsid w:val="00222413"/>
    <w:rsid w:val="00251769"/>
    <w:rsid w:val="00255C7A"/>
    <w:rsid w:val="00263E7D"/>
    <w:rsid w:val="0027075A"/>
    <w:rsid w:val="00276CAB"/>
    <w:rsid w:val="002826EC"/>
    <w:rsid w:val="002900E2"/>
    <w:rsid w:val="00292CB9"/>
    <w:rsid w:val="002A02C6"/>
    <w:rsid w:val="002B429D"/>
    <w:rsid w:val="002B7975"/>
    <w:rsid w:val="002C0559"/>
    <w:rsid w:val="002C249F"/>
    <w:rsid w:val="002C433D"/>
    <w:rsid w:val="002D5C32"/>
    <w:rsid w:val="002E037F"/>
    <w:rsid w:val="002E53A8"/>
    <w:rsid w:val="00301457"/>
    <w:rsid w:val="00303312"/>
    <w:rsid w:val="00310E25"/>
    <w:rsid w:val="00313AE7"/>
    <w:rsid w:val="0032623F"/>
    <w:rsid w:val="003401E6"/>
    <w:rsid w:val="00344BB2"/>
    <w:rsid w:val="00345748"/>
    <w:rsid w:val="00350438"/>
    <w:rsid w:val="00352146"/>
    <w:rsid w:val="00373BBF"/>
    <w:rsid w:val="00382077"/>
    <w:rsid w:val="00386F97"/>
    <w:rsid w:val="00391B45"/>
    <w:rsid w:val="00392B4F"/>
    <w:rsid w:val="00394857"/>
    <w:rsid w:val="00394AB4"/>
    <w:rsid w:val="00396C32"/>
    <w:rsid w:val="00396F3B"/>
    <w:rsid w:val="00397082"/>
    <w:rsid w:val="003A0C0B"/>
    <w:rsid w:val="003A3616"/>
    <w:rsid w:val="003A5351"/>
    <w:rsid w:val="003B0D18"/>
    <w:rsid w:val="003C2FF2"/>
    <w:rsid w:val="003D75E2"/>
    <w:rsid w:val="003E3D38"/>
    <w:rsid w:val="003E7E3D"/>
    <w:rsid w:val="003E7EE9"/>
    <w:rsid w:val="003F77A7"/>
    <w:rsid w:val="004050F4"/>
    <w:rsid w:val="004134FB"/>
    <w:rsid w:val="00417A32"/>
    <w:rsid w:val="00423CB8"/>
    <w:rsid w:val="00425034"/>
    <w:rsid w:val="0045034B"/>
    <w:rsid w:val="00457395"/>
    <w:rsid w:val="0046092A"/>
    <w:rsid w:val="00462AB2"/>
    <w:rsid w:val="00463ECB"/>
    <w:rsid w:val="00465F82"/>
    <w:rsid w:val="00472072"/>
    <w:rsid w:val="00483857"/>
    <w:rsid w:val="004A1C67"/>
    <w:rsid w:val="004A3C69"/>
    <w:rsid w:val="004A6A48"/>
    <w:rsid w:val="004B50D5"/>
    <w:rsid w:val="004B6604"/>
    <w:rsid w:val="004C0660"/>
    <w:rsid w:val="004C2C17"/>
    <w:rsid w:val="004D0FA6"/>
    <w:rsid w:val="004D1D9D"/>
    <w:rsid w:val="004D38E6"/>
    <w:rsid w:val="004D75B7"/>
    <w:rsid w:val="004E53B8"/>
    <w:rsid w:val="005008B3"/>
    <w:rsid w:val="00507172"/>
    <w:rsid w:val="005102F6"/>
    <w:rsid w:val="00510416"/>
    <w:rsid w:val="00513CC3"/>
    <w:rsid w:val="00516E2E"/>
    <w:rsid w:val="005179F1"/>
    <w:rsid w:val="00521639"/>
    <w:rsid w:val="005331D8"/>
    <w:rsid w:val="00536762"/>
    <w:rsid w:val="00560721"/>
    <w:rsid w:val="00565035"/>
    <w:rsid w:val="00580E47"/>
    <w:rsid w:val="00583AA2"/>
    <w:rsid w:val="005A2C7D"/>
    <w:rsid w:val="005B1BB0"/>
    <w:rsid w:val="005B344E"/>
    <w:rsid w:val="005C6341"/>
    <w:rsid w:val="005C6552"/>
    <w:rsid w:val="005D243B"/>
    <w:rsid w:val="005D66AB"/>
    <w:rsid w:val="005E3990"/>
    <w:rsid w:val="005F38A5"/>
    <w:rsid w:val="00600DD4"/>
    <w:rsid w:val="006130CB"/>
    <w:rsid w:val="00622EEA"/>
    <w:rsid w:val="00624786"/>
    <w:rsid w:val="00630D2F"/>
    <w:rsid w:val="0063246A"/>
    <w:rsid w:val="00655571"/>
    <w:rsid w:val="00663175"/>
    <w:rsid w:val="006636AC"/>
    <w:rsid w:val="00684DC7"/>
    <w:rsid w:val="00690A58"/>
    <w:rsid w:val="006A0E6A"/>
    <w:rsid w:val="006B6F9F"/>
    <w:rsid w:val="006C1281"/>
    <w:rsid w:val="006C316A"/>
    <w:rsid w:val="006D1062"/>
    <w:rsid w:val="006D5001"/>
    <w:rsid w:val="006D598A"/>
    <w:rsid w:val="006D7349"/>
    <w:rsid w:val="006E0239"/>
    <w:rsid w:val="006E0390"/>
    <w:rsid w:val="006E6734"/>
    <w:rsid w:val="006F2DD9"/>
    <w:rsid w:val="006F3366"/>
    <w:rsid w:val="006F649F"/>
    <w:rsid w:val="007018B9"/>
    <w:rsid w:val="007142A7"/>
    <w:rsid w:val="00720C16"/>
    <w:rsid w:val="00721C53"/>
    <w:rsid w:val="00723A9A"/>
    <w:rsid w:val="00747192"/>
    <w:rsid w:val="00752168"/>
    <w:rsid w:val="007523A7"/>
    <w:rsid w:val="00757C1E"/>
    <w:rsid w:val="00763EA5"/>
    <w:rsid w:val="007668CA"/>
    <w:rsid w:val="00782775"/>
    <w:rsid w:val="007861D9"/>
    <w:rsid w:val="007A18AA"/>
    <w:rsid w:val="007A1CCB"/>
    <w:rsid w:val="007B1080"/>
    <w:rsid w:val="007C597A"/>
    <w:rsid w:val="007D59EF"/>
    <w:rsid w:val="007E4ADD"/>
    <w:rsid w:val="007F3648"/>
    <w:rsid w:val="0081281B"/>
    <w:rsid w:val="00817431"/>
    <w:rsid w:val="00820A30"/>
    <w:rsid w:val="008275B3"/>
    <w:rsid w:val="00832BCA"/>
    <w:rsid w:val="00834799"/>
    <w:rsid w:val="00834BC8"/>
    <w:rsid w:val="00840849"/>
    <w:rsid w:val="008447B2"/>
    <w:rsid w:val="008508B1"/>
    <w:rsid w:val="00856369"/>
    <w:rsid w:val="008668E9"/>
    <w:rsid w:val="00882A86"/>
    <w:rsid w:val="00882ED9"/>
    <w:rsid w:val="008854B5"/>
    <w:rsid w:val="008866C1"/>
    <w:rsid w:val="008903F8"/>
    <w:rsid w:val="0089461C"/>
    <w:rsid w:val="00895659"/>
    <w:rsid w:val="008961C1"/>
    <w:rsid w:val="008A553A"/>
    <w:rsid w:val="008A661C"/>
    <w:rsid w:val="008B621E"/>
    <w:rsid w:val="008B6B94"/>
    <w:rsid w:val="008C1CCF"/>
    <w:rsid w:val="008D0B20"/>
    <w:rsid w:val="008D27ED"/>
    <w:rsid w:val="008D5C2E"/>
    <w:rsid w:val="008E303D"/>
    <w:rsid w:val="008F3605"/>
    <w:rsid w:val="009000C2"/>
    <w:rsid w:val="00900EBE"/>
    <w:rsid w:val="00920BD1"/>
    <w:rsid w:val="00920D20"/>
    <w:rsid w:val="0092220F"/>
    <w:rsid w:val="00936A32"/>
    <w:rsid w:val="009446E0"/>
    <w:rsid w:val="009515F2"/>
    <w:rsid w:val="00960444"/>
    <w:rsid w:val="009610A9"/>
    <w:rsid w:val="009629E0"/>
    <w:rsid w:val="00972B4C"/>
    <w:rsid w:val="0097461A"/>
    <w:rsid w:val="0097741C"/>
    <w:rsid w:val="00977E07"/>
    <w:rsid w:val="00980DDE"/>
    <w:rsid w:val="009876F8"/>
    <w:rsid w:val="00994E78"/>
    <w:rsid w:val="00995750"/>
    <w:rsid w:val="00996E11"/>
    <w:rsid w:val="00997644"/>
    <w:rsid w:val="009A40D6"/>
    <w:rsid w:val="009A59A7"/>
    <w:rsid w:val="009A5D60"/>
    <w:rsid w:val="009B2DC6"/>
    <w:rsid w:val="009B5F8E"/>
    <w:rsid w:val="009B61CD"/>
    <w:rsid w:val="009C5A3F"/>
    <w:rsid w:val="00A015D2"/>
    <w:rsid w:val="00A25EBB"/>
    <w:rsid w:val="00A27204"/>
    <w:rsid w:val="00A33349"/>
    <w:rsid w:val="00A340C5"/>
    <w:rsid w:val="00A406EE"/>
    <w:rsid w:val="00A415B8"/>
    <w:rsid w:val="00A52EDF"/>
    <w:rsid w:val="00A57060"/>
    <w:rsid w:val="00A76B73"/>
    <w:rsid w:val="00A77C39"/>
    <w:rsid w:val="00A8487A"/>
    <w:rsid w:val="00A90221"/>
    <w:rsid w:val="00A96405"/>
    <w:rsid w:val="00A96F19"/>
    <w:rsid w:val="00AA22AB"/>
    <w:rsid w:val="00AA617B"/>
    <w:rsid w:val="00AB28C8"/>
    <w:rsid w:val="00AB5AE5"/>
    <w:rsid w:val="00AB5C97"/>
    <w:rsid w:val="00AD0939"/>
    <w:rsid w:val="00AE3E3D"/>
    <w:rsid w:val="00B076E0"/>
    <w:rsid w:val="00B107E4"/>
    <w:rsid w:val="00B1279E"/>
    <w:rsid w:val="00B272C3"/>
    <w:rsid w:val="00B30688"/>
    <w:rsid w:val="00B31E7B"/>
    <w:rsid w:val="00B42287"/>
    <w:rsid w:val="00B46D1D"/>
    <w:rsid w:val="00B50DD9"/>
    <w:rsid w:val="00B52818"/>
    <w:rsid w:val="00B53F02"/>
    <w:rsid w:val="00B66865"/>
    <w:rsid w:val="00B82C60"/>
    <w:rsid w:val="00B8400A"/>
    <w:rsid w:val="00B84223"/>
    <w:rsid w:val="00B95394"/>
    <w:rsid w:val="00BA0EC4"/>
    <w:rsid w:val="00BA51DA"/>
    <w:rsid w:val="00BB2531"/>
    <w:rsid w:val="00BB3F5E"/>
    <w:rsid w:val="00BC055F"/>
    <w:rsid w:val="00BD60E9"/>
    <w:rsid w:val="00BE41E5"/>
    <w:rsid w:val="00C01F0E"/>
    <w:rsid w:val="00C03BB5"/>
    <w:rsid w:val="00C052E4"/>
    <w:rsid w:val="00C24592"/>
    <w:rsid w:val="00C30311"/>
    <w:rsid w:val="00C40891"/>
    <w:rsid w:val="00C43E85"/>
    <w:rsid w:val="00C5339A"/>
    <w:rsid w:val="00C53A00"/>
    <w:rsid w:val="00C6418A"/>
    <w:rsid w:val="00C66418"/>
    <w:rsid w:val="00CA2FDE"/>
    <w:rsid w:val="00CA375B"/>
    <w:rsid w:val="00CA7E51"/>
    <w:rsid w:val="00CB144A"/>
    <w:rsid w:val="00CB42CB"/>
    <w:rsid w:val="00CB7D35"/>
    <w:rsid w:val="00CC424F"/>
    <w:rsid w:val="00CD094B"/>
    <w:rsid w:val="00CF2BD1"/>
    <w:rsid w:val="00CF5456"/>
    <w:rsid w:val="00D02267"/>
    <w:rsid w:val="00D03A72"/>
    <w:rsid w:val="00D04FF5"/>
    <w:rsid w:val="00D109C5"/>
    <w:rsid w:val="00D237A2"/>
    <w:rsid w:val="00D31737"/>
    <w:rsid w:val="00D343A8"/>
    <w:rsid w:val="00D44A56"/>
    <w:rsid w:val="00D466E0"/>
    <w:rsid w:val="00D5219C"/>
    <w:rsid w:val="00D55406"/>
    <w:rsid w:val="00D611BC"/>
    <w:rsid w:val="00D80BA1"/>
    <w:rsid w:val="00D87509"/>
    <w:rsid w:val="00D92A7A"/>
    <w:rsid w:val="00DA1252"/>
    <w:rsid w:val="00DB5EAA"/>
    <w:rsid w:val="00DB7293"/>
    <w:rsid w:val="00DD10AA"/>
    <w:rsid w:val="00DD3CB5"/>
    <w:rsid w:val="00DD5C18"/>
    <w:rsid w:val="00DE13CA"/>
    <w:rsid w:val="00DE7459"/>
    <w:rsid w:val="00DE7A84"/>
    <w:rsid w:val="00DF40C7"/>
    <w:rsid w:val="00DF4A2F"/>
    <w:rsid w:val="00E04352"/>
    <w:rsid w:val="00E113BE"/>
    <w:rsid w:val="00E13693"/>
    <w:rsid w:val="00E1608B"/>
    <w:rsid w:val="00E25338"/>
    <w:rsid w:val="00E312B6"/>
    <w:rsid w:val="00E344C4"/>
    <w:rsid w:val="00E41C58"/>
    <w:rsid w:val="00E44AF9"/>
    <w:rsid w:val="00E47D10"/>
    <w:rsid w:val="00E72577"/>
    <w:rsid w:val="00E73F81"/>
    <w:rsid w:val="00E76502"/>
    <w:rsid w:val="00E80F04"/>
    <w:rsid w:val="00E91377"/>
    <w:rsid w:val="00E96F96"/>
    <w:rsid w:val="00EA27AF"/>
    <w:rsid w:val="00EA5EDC"/>
    <w:rsid w:val="00EA6B5B"/>
    <w:rsid w:val="00EC1E45"/>
    <w:rsid w:val="00EC7A97"/>
    <w:rsid w:val="00EE280B"/>
    <w:rsid w:val="00EE4770"/>
    <w:rsid w:val="00EE65A9"/>
    <w:rsid w:val="00EE7C3F"/>
    <w:rsid w:val="00EF4DAD"/>
    <w:rsid w:val="00F00BB8"/>
    <w:rsid w:val="00F15826"/>
    <w:rsid w:val="00F33BA1"/>
    <w:rsid w:val="00F37F3D"/>
    <w:rsid w:val="00F40BE6"/>
    <w:rsid w:val="00F536B7"/>
    <w:rsid w:val="00F56525"/>
    <w:rsid w:val="00F73523"/>
    <w:rsid w:val="00F93C93"/>
    <w:rsid w:val="00FA4E66"/>
    <w:rsid w:val="00FB178D"/>
    <w:rsid w:val="00FC2FAA"/>
    <w:rsid w:val="00FC376A"/>
    <w:rsid w:val="00FC7663"/>
    <w:rsid w:val="00FD4F07"/>
    <w:rsid w:val="00FD5617"/>
    <w:rsid w:val="00FD6B97"/>
    <w:rsid w:val="00FE38BC"/>
    <w:rsid w:val="337C2287"/>
    <w:rsid w:val="4D7A7B90"/>
    <w:rsid w:val="53925CC3"/>
    <w:rsid w:val="5C8E5332"/>
    <w:rsid w:val="690C32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qFormat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qFormat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istrator\AppData\Roaming\kingsoft\office6\templates\download\734e3b4c-f278-0730-f4a9-3c20b8843214\&#26149;&#33410;&#23567;&#25253;&#30005;&#23376;&#23567;&#25253;&#25163;&#25220;&#25253;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春节小报电子小报手抄报.docx</Template>
  <Pages>1</Pages>
  <Words>0</Words>
  <Characters>0</Characters>
  <Lines>1</Lines>
  <Paragraphs>1</Paragraphs>
  <TotalTime>4</TotalTime>
  <ScaleCrop>false</ScaleCrop>
  <LinksUpToDate>false</LinksUpToDate>
  <CharactersWithSpaces>0</CharactersWithSpaces>
  <Application>WPS Office_11.1.0.9339_F1E327BC-269C-435d-A152-05C5408002CA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2020-01-09T01:43:00Z</dcterms:created>
  <dc:creator>一颗西柚科科</dc:creator>
  <cp:lastModifiedBy>一颗西柚科科</cp:lastModifiedBy>
  <dcterms:modified xsi:type="dcterms:W3CDTF">2020-01-09T01:43:50Z</dcterms:modified>
  <cp:revision>222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2052-11.1.0.9339</vt:lpwstr>
  </property>
</Properties>
</file>